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57CA3" w14:textId="4E418793" w:rsidR="00BA00AB" w:rsidRDefault="006E6C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Eleanor St.AMAND</w:t>
      </w:r>
      <w:r>
        <w:rPr>
          <w:rFonts w:cs="Times New Roman"/>
          <w:szCs w:val="24"/>
        </w:rPr>
        <w:t xml:space="preserve">       (d.ca.1426)</w:t>
      </w:r>
    </w:p>
    <w:p w14:paraId="32EC0E2A" w14:textId="1F533881" w:rsidR="006E6C79" w:rsidRDefault="006E6C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081FF555" w14:textId="77777777" w:rsidR="006E6C79" w:rsidRDefault="006E6C79" w:rsidP="009139A6">
      <w:pPr>
        <w:pStyle w:val="NoSpacing"/>
        <w:rPr>
          <w:rFonts w:cs="Times New Roman"/>
          <w:szCs w:val="24"/>
        </w:rPr>
      </w:pPr>
    </w:p>
    <w:p w14:paraId="7E357EA0" w14:textId="77777777" w:rsidR="006E6C79" w:rsidRDefault="006E6C79" w:rsidP="009139A6">
      <w:pPr>
        <w:pStyle w:val="NoSpacing"/>
        <w:rPr>
          <w:rFonts w:cs="Times New Roman"/>
          <w:szCs w:val="24"/>
        </w:rPr>
      </w:pPr>
    </w:p>
    <w:p w14:paraId="09460F53" w14:textId="2A4552DE" w:rsidR="006E6C79" w:rsidRDefault="006E6C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Amoury.     (C.F.R. 1422-30 p.111)</w:t>
      </w:r>
    </w:p>
    <w:p w14:paraId="5C4F377B" w14:textId="77777777" w:rsidR="006E6C79" w:rsidRDefault="006E6C79" w:rsidP="009139A6">
      <w:pPr>
        <w:pStyle w:val="NoSpacing"/>
        <w:rPr>
          <w:rFonts w:cs="Times New Roman"/>
          <w:szCs w:val="24"/>
        </w:rPr>
      </w:pPr>
    </w:p>
    <w:p w14:paraId="1C37181C" w14:textId="77777777" w:rsidR="006E6C79" w:rsidRDefault="006E6C79" w:rsidP="009139A6">
      <w:pPr>
        <w:pStyle w:val="NoSpacing"/>
        <w:rPr>
          <w:rFonts w:cs="Times New Roman"/>
          <w:szCs w:val="24"/>
        </w:rPr>
      </w:pPr>
    </w:p>
    <w:p w14:paraId="2E8B779E" w14:textId="21072F7F" w:rsidR="006E6C79" w:rsidRDefault="006E6C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May1426</w:t>
      </w:r>
      <w:r>
        <w:rPr>
          <w:rFonts w:cs="Times New Roman"/>
          <w:szCs w:val="24"/>
        </w:rPr>
        <w:tab/>
        <w:t xml:space="preserve">Writs of diem clausit extremum to the Escheators of Bedfordshire &amp; </w:t>
      </w:r>
    </w:p>
    <w:p w14:paraId="7CCC2047" w14:textId="6104CD99" w:rsidR="006E6C79" w:rsidRDefault="006E6C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Buckinghamshire, Oxfordshire &amp; Bedfordshire, Hampshire &amp; Wiltshire,</w:t>
      </w:r>
    </w:p>
    <w:p w14:paraId="748D20D5" w14:textId="5A66960A" w:rsidR="006E6C79" w:rsidRDefault="006E6C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 and Somerset.   (ibid.)</w:t>
      </w:r>
    </w:p>
    <w:p w14:paraId="331F9FC2" w14:textId="77777777" w:rsidR="006E6C79" w:rsidRDefault="006E6C79" w:rsidP="009139A6">
      <w:pPr>
        <w:pStyle w:val="NoSpacing"/>
        <w:rPr>
          <w:rFonts w:cs="Times New Roman"/>
          <w:szCs w:val="24"/>
        </w:rPr>
      </w:pPr>
    </w:p>
    <w:p w14:paraId="4D790048" w14:textId="77777777" w:rsidR="006E6C79" w:rsidRDefault="006E6C79" w:rsidP="009139A6">
      <w:pPr>
        <w:pStyle w:val="NoSpacing"/>
        <w:rPr>
          <w:rFonts w:cs="Times New Roman"/>
          <w:szCs w:val="24"/>
        </w:rPr>
      </w:pPr>
    </w:p>
    <w:p w14:paraId="1E6C5A44" w14:textId="7578AA52" w:rsidR="006E6C79" w:rsidRPr="006E6C79" w:rsidRDefault="006E6C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December 2023</w:t>
      </w:r>
    </w:p>
    <w:sectPr w:rsidR="006E6C79" w:rsidRPr="006E6C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9D9C2" w14:textId="77777777" w:rsidR="006E6C79" w:rsidRDefault="006E6C79" w:rsidP="009139A6">
      <w:r>
        <w:separator/>
      </w:r>
    </w:p>
  </w:endnote>
  <w:endnote w:type="continuationSeparator" w:id="0">
    <w:p w14:paraId="353DAE7E" w14:textId="77777777" w:rsidR="006E6C79" w:rsidRDefault="006E6C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E94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CF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55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D8927" w14:textId="77777777" w:rsidR="006E6C79" w:rsidRDefault="006E6C79" w:rsidP="009139A6">
      <w:r>
        <w:separator/>
      </w:r>
    </w:p>
  </w:footnote>
  <w:footnote w:type="continuationSeparator" w:id="0">
    <w:p w14:paraId="26E146B9" w14:textId="77777777" w:rsidR="006E6C79" w:rsidRDefault="006E6C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3FB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5B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9F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C79"/>
    <w:rsid w:val="000666E0"/>
    <w:rsid w:val="002510B7"/>
    <w:rsid w:val="005C130B"/>
    <w:rsid w:val="006E6C7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3E994"/>
  <w15:chartTrackingRefBased/>
  <w15:docId w15:val="{760A217C-5933-4CC9-99A6-CE439BFE8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2023-12-03T20:38:00Z</dcterms:created>
  <dcterms:modified xsi:type="dcterms:W3CDTF">2023-12-03T20:46:00Z</dcterms:modified>
</cp:coreProperties>
</file>